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B631BE3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F3238">
        <w:t>SW EUDI Wallet</w:t>
      </w:r>
      <w:r w:rsidR="00AD3589">
        <w:t xml:space="preserve"> Adapter</w:t>
      </w:r>
    </w:p>
    <w:p w14:paraId="162B6A69" w14:textId="4A42BA65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-2026-</w:t>
      </w:r>
      <w:r w:rsidR="003F3238">
        <w:t>0087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1E74A9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1E74A9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1E74A9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1E74A9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1E74A9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1E74A9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1E74A9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  <w:rPr>
          <w:noProof/>
        </w:rPr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34A79F1" w14:textId="414A0FFA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Projektmanagement</w:t>
      </w:r>
      <w:r w:rsidRPr="00832A08">
        <w:rPr>
          <w:b/>
          <w:color w:val="007A89" w:themeColor="text2"/>
        </w:rPr>
        <w:t xml:space="preserve">: </w:t>
      </w:r>
    </w:p>
    <w:p w14:paraId="0B350C17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329588422"/>
          <w:placeholder>
            <w:docPart w:val="E5A2957B577444EC8ED777C8ACC1A0F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1D7373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02876713"/>
          <w:placeholder>
            <w:docPart w:val="EFE5D63344E44160A662DC13C6BAD1A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DE2B2E2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40911771"/>
          <w:placeholder>
            <w:docPart w:val="8019C09D41C9426EAA9794AC1F79246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48FE417F" w14:textId="52423224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Projektleitung</w:t>
      </w:r>
      <w:r w:rsidRPr="00832A08">
        <w:rPr>
          <w:b/>
          <w:color w:val="007A89" w:themeColor="text2"/>
        </w:rPr>
        <w:t xml:space="preserve"> </w:t>
      </w:r>
    </w:p>
    <w:p w14:paraId="5D237F6D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566167797"/>
          <w:placeholder>
            <w:docPart w:val="382C13659C2A47A9B9DE037F89328B92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5DC4DB8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295869693"/>
          <w:placeholder>
            <w:docPart w:val="EE05933481C84DD7971E504ABE12102C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5F9E4C81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1375042054"/>
          <w:placeholder>
            <w:docPart w:val="7252EA27F0304DCB9EADDF6A10A2A9E5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78D69528" w14:textId="77777777" w:rsidR="00CB5382" w:rsidRDefault="00CB5382" w:rsidP="00832A08">
      <w:pPr>
        <w:tabs>
          <w:tab w:val="left" w:pos="2552"/>
        </w:tabs>
        <w:ind w:left="567"/>
        <w:rPr>
          <w:noProof/>
        </w:rPr>
      </w:pPr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lastRenderedPageBreak/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6D3202BA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1E74A9">
      <w:rPr>
        <w:color w:val="007A89" w:themeColor="text2"/>
      </w:rPr>
      <w:t>3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8829">
    <w:abstractNumId w:val="11"/>
  </w:num>
  <w:num w:numId="2" w16cid:durableId="1478182560">
    <w:abstractNumId w:val="11"/>
  </w:num>
  <w:num w:numId="3" w16cid:durableId="705104542">
    <w:abstractNumId w:val="9"/>
  </w:num>
  <w:num w:numId="4" w16cid:durableId="639922528">
    <w:abstractNumId w:val="7"/>
  </w:num>
  <w:num w:numId="5" w16cid:durableId="961809564">
    <w:abstractNumId w:val="6"/>
  </w:num>
  <w:num w:numId="6" w16cid:durableId="180360022">
    <w:abstractNumId w:val="5"/>
  </w:num>
  <w:num w:numId="7" w16cid:durableId="598828131">
    <w:abstractNumId w:val="4"/>
  </w:num>
  <w:num w:numId="8" w16cid:durableId="668678450">
    <w:abstractNumId w:val="8"/>
  </w:num>
  <w:num w:numId="9" w16cid:durableId="835805982">
    <w:abstractNumId w:val="3"/>
  </w:num>
  <w:num w:numId="10" w16cid:durableId="1690915406">
    <w:abstractNumId w:val="2"/>
  </w:num>
  <w:num w:numId="11" w16cid:durableId="775518993">
    <w:abstractNumId w:val="1"/>
  </w:num>
  <w:num w:numId="12" w16cid:durableId="1972903035">
    <w:abstractNumId w:val="0"/>
  </w:num>
  <w:num w:numId="13" w16cid:durableId="2110198946">
    <w:abstractNumId w:val="12"/>
  </w:num>
  <w:num w:numId="14" w16cid:durableId="102475106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UofJjJlFUl+nMNljDHEtEuJxafY1kYSti16fVpqIWGwBOnxMYXykkFUQHibA1UZusUiL58OWNSThSmWl96fQog==" w:saltValue="wYj6S948fwXR3taOm7XKB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A2BF6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1E74A9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3238"/>
    <w:rsid w:val="004546DC"/>
    <w:rsid w:val="00462C8A"/>
    <w:rsid w:val="004A4696"/>
    <w:rsid w:val="004B3DBE"/>
    <w:rsid w:val="004C4073"/>
    <w:rsid w:val="004C6DF7"/>
    <w:rsid w:val="004D111F"/>
    <w:rsid w:val="004E6E0A"/>
    <w:rsid w:val="00501E4F"/>
    <w:rsid w:val="005100BE"/>
    <w:rsid w:val="00543767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4430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6F05"/>
    <w:rsid w:val="008C1E49"/>
    <w:rsid w:val="0090262C"/>
    <w:rsid w:val="00927232"/>
    <w:rsid w:val="00932F7D"/>
    <w:rsid w:val="00945DED"/>
    <w:rsid w:val="00945F23"/>
    <w:rsid w:val="009540FF"/>
    <w:rsid w:val="009605B0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AD3589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B5382"/>
    <w:rsid w:val="00CD4BDA"/>
    <w:rsid w:val="00CE2DAF"/>
    <w:rsid w:val="00CF17B6"/>
    <w:rsid w:val="00CF1E51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A2957B577444EC8ED777C8ACC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6B19-180A-4EED-8EEE-20315C529D6A}"/>
      </w:docPartPr>
      <w:docPartBody>
        <w:p w:rsidR="008516AA" w:rsidRDefault="008516AA" w:rsidP="008516AA">
          <w:pPr>
            <w:pStyle w:val="E5A2957B577444EC8ED777C8ACC1A0F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E5D63344E44160A662DC13C6BAD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98830-E1FC-4205-A8E9-B9B5F412ED9A}"/>
      </w:docPartPr>
      <w:docPartBody>
        <w:p w:rsidR="008516AA" w:rsidRDefault="008516AA" w:rsidP="008516AA">
          <w:pPr>
            <w:pStyle w:val="EFE5D63344E44160A662DC13C6BAD1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19C09D41C9426EAA9794AC1F7924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62C29-2694-407F-B037-706960589E46}"/>
      </w:docPartPr>
      <w:docPartBody>
        <w:p w:rsidR="008516AA" w:rsidRDefault="008516AA" w:rsidP="008516AA">
          <w:pPr>
            <w:pStyle w:val="8019C09D41C9426EAA9794AC1F7924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2C13659C2A47A9B9DE037F89328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23E4E-6E74-4A41-9C12-36FFB224E68F}"/>
      </w:docPartPr>
      <w:docPartBody>
        <w:p w:rsidR="008516AA" w:rsidRDefault="008516AA" w:rsidP="008516AA">
          <w:pPr>
            <w:pStyle w:val="382C13659C2A47A9B9DE037F89328B9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5933481C84DD7971E504ABE121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31D08-8BCB-4C98-9232-F06E39A2DB4D}"/>
      </w:docPartPr>
      <w:docPartBody>
        <w:p w:rsidR="008516AA" w:rsidRDefault="008516AA" w:rsidP="008516AA">
          <w:pPr>
            <w:pStyle w:val="EE05933481C84DD7971E504ABE12102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2EA27F0304DCB9EADDF6A10A2A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797-B340-405D-A8A6-B193EA81C0D6}"/>
      </w:docPartPr>
      <w:docPartBody>
        <w:p w:rsidR="008516AA" w:rsidRDefault="008516AA" w:rsidP="008516AA">
          <w:pPr>
            <w:pStyle w:val="7252EA27F0304DCB9EADDF6A10A2A9E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74430D"/>
    <w:rsid w:val="008516AA"/>
    <w:rsid w:val="00866F05"/>
    <w:rsid w:val="0090262C"/>
    <w:rsid w:val="009605B0"/>
    <w:rsid w:val="00CF1E51"/>
    <w:rsid w:val="00E1117A"/>
    <w:rsid w:val="00F3440E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16A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E5A2957B577444EC8ED777C8ACC1A0FB">
    <w:name w:val="E5A2957B577444EC8ED777C8ACC1A0F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E5D63344E44160A662DC13C6BAD1AF">
    <w:name w:val="EFE5D63344E44160A662DC13C6BAD1AF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9C09D41C9426EAA9794AC1F79246B">
    <w:name w:val="8019C09D41C9426EAA9794AC1F79246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2C13659C2A47A9B9DE037F89328B92">
    <w:name w:val="382C13659C2A47A9B9DE037F89328B92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05933481C84DD7971E504ABE12102C">
    <w:name w:val="EE05933481C84DD7971E504ABE12102C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2EA27F0304DCB9EADDF6A10A2A9E5">
    <w:name w:val="7252EA27F0304DCB9EADDF6A10A2A9E5"/>
    <w:rsid w:val="008516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A32A0539-C064-4282-87C6-35F5F8731D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513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Meiritz, Jessica (ITZBund BN, Z 4)</cp:lastModifiedBy>
  <cp:revision>11</cp:revision>
  <cp:lastPrinted>2025-08-21T10:48:00Z</cp:lastPrinted>
  <dcterms:created xsi:type="dcterms:W3CDTF">2025-11-13T08:06:00Z</dcterms:created>
  <dcterms:modified xsi:type="dcterms:W3CDTF">2026-08-06T14:03:00Z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